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81765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8176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3817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3817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3817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3817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3817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381765">
        <w:rPr>
          <w:b w:val="0"/>
        </w:rPr>
        <w:t xml:space="preserve"> 44/2307-21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81765" w:rsidP="00232C8F">
            <w:r>
              <w:t>Преподаватель (иностранного языка)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81765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381765" w:rsidRPr="00381765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381765" w:rsidRPr="00381765">
        <w:rPr>
          <w:rStyle w:val="aa"/>
        </w:rPr>
        <w:t>2;  44/2307-21, 45/2307-21А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381765" w:rsidRPr="00381765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8176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81765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81765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81765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381765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381765" w:rsidP="00BA30DE">
            <w:pPr>
              <w:jc w:val="center"/>
            </w:pPr>
            <w:r>
              <w:t>103-199-639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  <w:r>
              <w:t>040-757-820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  <w:tr w:rsidR="0038176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1765" w:rsidRDefault="0038176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1765" w:rsidRPr="00D15B1E" w:rsidRDefault="00381765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381765" w:rsidRPr="00381765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381765" w:rsidRPr="00381765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95E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595E1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595E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17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17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17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17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17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17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17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595E15" w:rsidRPr="00595E15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595E15" w:rsidRPr="00595E15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176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1765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8176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1765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1765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8176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595E15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595E15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38176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1765" w:rsidRPr="00381765" w:rsidRDefault="00381765" w:rsidP="004E51DC">
            <w:pPr>
              <w:pStyle w:val="a8"/>
            </w:pPr>
          </w:p>
        </w:tc>
      </w:tr>
      <w:tr w:rsidR="00381765" w:rsidRPr="00381765" w:rsidTr="003817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1765" w:rsidRPr="00381765" w:rsidRDefault="00381765" w:rsidP="00EF07A3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1765" w:rsidRPr="00381765" w:rsidRDefault="00381765" w:rsidP="004E51DC">
            <w:pPr>
              <w:pStyle w:val="a8"/>
              <w:rPr>
                <w:vertAlign w:val="superscript"/>
              </w:rPr>
            </w:pPr>
            <w:r w:rsidRPr="00381765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38176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44/2307-21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595E15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595E15" w:rsidRPr="00595E15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44/2307-21, 45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44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4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9027F50A16D4AB88DD0E8E772E443D6"/>
    <w:docVar w:name="rm_id" w:val="6747"/>
    <w:docVar w:name="rm_name" w:val="                                          "/>
    <w:docVar w:name="rm_number" w:val=" 44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0F5894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55C6"/>
    <w:rsid w:val="00305B2F"/>
    <w:rsid w:val="00367816"/>
    <w:rsid w:val="00381765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95E1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3CC"/>
    <w:rsid w:val="00F13F9A"/>
    <w:rsid w:val="00F15977"/>
    <w:rsid w:val="00F31AF6"/>
    <w:rsid w:val="00F42313"/>
    <w:rsid w:val="00F4249F"/>
    <w:rsid w:val="00F60342"/>
    <w:rsid w:val="00F751F7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2022-02-17T09:55:00Z</dcterms:created>
  <dcterms:modified xsi:type="dcterms:W3CDTF">2022-02-18T08:23:00Z</dcterms:modified>
</cp:coreProperties>
</file>